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4EEBC3DA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8392C">
        <w:rPr>
          <w:b/>
          <w:i/>
          <w:noProof/>
          <w:sz w:val="28"/>
        </w:rPr>
        <w:t>5082</w:t>
      </w:r>
    </w:p>
    <w:p w14:paraId="7CB45193" w14:textId="3059961A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>Maastricht, 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5E2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91D0C" w:rsidR="001E41F3" w:rsidRPr="00923AAD" w:rsidRDefault="00923AAD" w:rsidP="00923AAD">
            <w:pPr>
              <w:pStyle w:val="CRCoverPage"/>
              <w:tabs>
                <w:tab w:val="left" w:pos="70"/>
              </w:tabs>
              <w:spacing w:after="0"/>
              <w:rPr>
                <w:b/>
                <w:noProof/>
              </w:rPr>
            </w:pPr>
            <w:r>
              <w:rPr>
                <w:noProof/>
              </w:rPr>
              <w:tab/>
            </w:r>
            <w:r w:rsidRPr="00923AAD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55823" w:rsidR="001E41F3" w:rsidRPr="00410371" w:rsidRDefault="0028392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713A8" w:rsidR="001E41F3" w:rsidRPr="00410371" w:rsidRDefault="005E2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7067">
              <w:rPr>
                <w:b/>
                <w:noProof/>
                <w:sz w:val="28"/>
              </w:rPr>
              <w:t>1</w:t>
            </w:r>
            <w:r w:rsidR="00B954F6">
              <w:rPr>
                <w:b/>
                <w:noProof/>
                <w:sz w:val="28"/>
              </w:rPr>
              <w:t>4</w:t>
            </w:r>
            <w:r w:rsidR="00F57067">
              <w:rPr>
                <w:b/>
                <w:noProof/>
                <w:sz w:val="28"/>
              </w:rPr>
              <w:t>.</w:t>
            </w:r>
            <w:r w:rsidR="00975182">
              <w:rPr>
                <w:b/>
                <w:noProof/>
                <w:sz w:val="28"/>
              </w:rPr>
              <w:t>1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BFC3F" w:rsidR="001E41F3" w:rsidRDefault="005E2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5182" w:rsidRPr="00975182">
              <w:t>Rel-1</w:t>
            </w:r>
            <w:r w:rsidR="00B954F6">
              <w:t>4</w:t>
            </w:r>
            <w:r w:rsidR="00975182" w:rsidRPr="00975182">
              <w:t xml:space="preserve"> CR TS 28.620 correct the abbreviation of IOC</w:t>
            </w:r>
            <w:r w:rsidR="0097518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5E2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6270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B954F6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D31DAB" w:rsidR="001E41F3" w:rsidRDefault="0028392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25F2A0" w:rsidR="001E41F3" w:rsidRDefault="0028392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D9C53B" w:rsidR="001E41F3" w:rsidRDefault="0028392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5053A5B" w14:textId="77777777" w:rsidR="00B954F6" w:rsidRDefault="00B954F6" w:rsidP="00B954F6">
      <w:pPr>
        <w:pStyle w:val="1"/>
      </w:pPr>
      <w:bookmarkStart w:id="2" w:name="_Toc485043921"/>
      <w:bookmarkEnd w:id="1"/>
      <w:r>
        <w:t>3</w:t>
      </w:r>
      <w:r>
        <w:tab/>
        <w:t>Definitions and abbreviations</w:t>
      </w:r>
      <w:bookmarkEnd w:id="2"/>
    </w:p>
    <w:p w14:paraId="149C9558" w14:textId="77777777" w:rsidR="00B954F6" w:rsidRDefault="00B954F6" w:rsidP="00B954F6">
      <w:pPr>
        <w:pStyle w:val="2"/>
      </w:pPr>
      <w:bookmarkStart w:id="3" w:name="_Toc485043922"/>
      <w:r>
        <w:t>3.1</w:t>
      </w:r>
      <w:r>
        <w:tab/>
        <w:t>Definitions</w:t>
      </w:r>
      <w:bookmarkEnd w:id="3"/>
    </w:p>
    <w:p w14:paraId="561A141A" w14:textId="77777777" w:rsidR="00B954F6" w:rsidRDefault="00B954F6" w:rsidP="00B954F6">
      <w:r>
        <w:rPr>
          <w:lang w:val="en-US"/>
        </w:rPr>
        <w:t xml:space="preserve">For the purposes of this document, the following definitions, symbols and abbreviations apply. For definitions, symbols and abbreviations not found here. </w:t>
      </w:r>
    </w:p>
    <w:p w14:paraId="4182200F" w14:textId="77777777" w:rsidR="00B954F6" w:rsidRDefault="00B954F6" w:rsidP="00B954F6">
      <w:pPr>
        <w:pStyle w:val="2"/>
      </w:pPr>
      <w:bookmarkStart w:id="4" w:name="_Toc485043923"/>
      <w:r>
        <w:t>3.2</w:t>
      </w:r>
      <w:r>
        <w:tab/>
        <w:t>Abbreviations</w:t>
      </w:r>
      <w:bookmarkEnd w:id="4"/>
    </w:p>
    <w:p w14:paraId="3814A788" w14:textId="77777777" w:rsidR="00B954F6" w:rsidRDefault="00B954F6" w:rsidP="00B954F6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0B6BDC35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43EBA1E3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41AE69FD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5B24F7A9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343DE5B0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45A15BDE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5A4E1FB3" w14:textId="4B97A0E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5" w:author="Huawei" w:date="2024-08-07T09:18:00Z">
        <w:r w:rsidDel="00B954F6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6" w:author="Huawei" w:date="2024-08-07T09:18:00Z">
        <w:r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0222FDE2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13727124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286B21BD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30FA07DC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030C3F3E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07E2E978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27236010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13290A84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288523D6" w14:textId="77777777" w:rsidR="00B954F6" w:rsidRDefault="00B954F6" w:rsidP="00B954F6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16BC9B94" w14:textId="77777777" w:rsidR="00B954F6" w:rsidRDefault="00B954F6" w:rsidP="00B954F6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5CA93BE4" w14:textId="77777777" w:rsidR="00B954F6" w:rsidRDefault="00B954F6" w:rsidP="00B954F6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636B8815" w14:textId="77777777" w:rsidR="00B954F6" w:rsidRDefault="00B954F6" w:rsidP="00B954F6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BE0AB" w14:textId="77777777" w:rsidR="005E283F" w:rsidRDefault="005E283F">
      <w:r>
        <w:separator/>
      </w:r>
    </w:p>
  </w:endnote>
  <w:endnote w:type="continuationSeparator" w:id="0">
    <w:p w14:paraId="08A70CE5" w14:textId="77777777" w:rsidR="005E283F" w:rsidRDefault="005E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2C431" w14:textId="77777777" w:rsidR="005E283F" w:rsidRDefault="005E283F">
      <w:r>
        <w:separator/>
      </w:r>
    </w:p>
  </w:footnote>
  <w:footnote w:type="continuationSeparator" w:id="0">
    <w:p w14:paraId="58B64F35" w14:textId="77777777" w:rsidR="005E283F" w:rsidRDefault="005E2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26004D"/>
    <w:rsid w:val="002640DD"/>
    <w:rsid w:val="00267CD3"/>
    <w:rsid w:val="002703E2"/>
    <w:rsid w:val="00275D12"/>
    <w:rsid w:val="0028392C"/>
    <w:rsid w:val="00284FEB"/>
    <w:rsid w:val="002860C4"/>
    <w:rsid w:val="002B5741"/>
    <w:rsid w:val="002E472E"/>
    <w:rsid w:val="002F1C0F"/>
    <w:rsid w:val="002F5BEA"/>
    <w:rsid w:val="00304E7A"/>
    <w:rsid w:val="00305409"/>
    <w:rsid w:val="003171C8"/>
    <w:rsid w:val="0034108E"/>
    <w:rsid w:val="003609EF"/>
    <w:rsid w:val="0036231A"/>
    <w:rsid w:val="0036458A"/>
    <w:rsid w:val="00374DD4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83F"/>
    <w:rsid w:val="005E2C44"/>
    <w:rsid w:val="005E3872"/>
    <w:rsid w:val="00601E61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20467"/>
    <w:rsid w:val="007404C7"/>
    <w:rsid w:val="00761732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23AAD"/>
    <w:rsid w:val="00941E30"/>
    <w:rsid w:val="00975182"/>
    <w:rsid w:val="009777D9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5120E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C4E68"/>
    <w:rsid w:val="00BD279D"/>
    <w:rsid w:val="00BD6BB8"/>
    <w:rsid w:val="00BF27A2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08CA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D24B-62C7-4390-A41D-60A8C0709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2607</Characters>
  <Application>Microsoft Office Word</Application>
  <DocSecurity>0</DocSecurity>
  <Lines>118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2</cp:revision>
  <cp:lastPrinted>1899-12-31T23:00:00Z</cp:lastPrinted>
  <dcterms:created xsi:type="dcterms:W3CDTF">2024-08-22T16:43:00Z</dcterms:created>
  <dcterms:modified xsi:type="dcterms:W3CDTF">2024-08-22T16:43:00Z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(3)L0+B8kWIw4U6NSK3egeAglcNgrYEoMTWw3OEZpBMcDNNS6LB3yo1xEI58BFe37iQgUDZiid7
Hkjl0A2HErgpwjaN2/KxOwWRLnr67pfgYtpP+ZxOgdBCGtND/8CmSH7OpEtbm3DncBOFHT0b
xvkV970Pkr6LxhQIrqrFenfpbXEB4EfeQRY2FJogIVBCNdvBbnr4gxva4FgcIBdIgzBmDvSm
G+xwK3RaUyc+4+mpoW</vt:lpwstr>
  </property>
  <property fmtid="{D5CDD505-2E9C-101B-9397-08002B2CF9AE}" pid="23" name="_2015_ms_pID_7253431">
    <vt:lpwstr>x0RcB5B7CzQuAILnlh8/cYSpsaMp8352PRhp3PDLPvrVt3mQuucxXG
zjVY0VlrT5dAJUDrr/Dc4FwdMFVu4vroUSbLmJwbQMZgtTHs8P3IDt2qT7N4cIoXGOagvc5V
2okMe1pp0C3TF/ghqptBfW3ctPRNRJOZIXWetcDQkvK0HHaGWMbjRlCo21vYreQpeOyUJrtF
TN8QTuElbnzI8vEgVT+L//TtQayOrsQjs743</vt:lpwstr>
  </property>
  <property fmtid="{D5CDD505-2E9C-101B-9397-08002B2CF9AE}" pid="24" name="_2015_ms_pID_7253432">
    <vt:lpwstr>7gk27JGJf0tCJlAwVEmPUd4=</vt:lpwstr>
  </property>
</Properties>
</file>